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1764F">
      <w:pPr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ascii="Times New Roman" w:hAnsi="Times New Roman" w:eastAsia="仿宋_GB2312"/>
          <w:sz w:val="44"/>
          <w:szCs w:val="44"/>
        </w:rPr>
        <w:t>桂林电子科技大学研究生篮球全明星</w:t>
      </w:r>
    </w:p>
    <w:p w14:paraId="432085F6">
      <w:pPr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hint="eastAsia" w:ascii="Times New Roman" w:hAnsi="Times New Roman" w:eastAsia="仿宋_GB2312"/>
          <w:sz w:val="44"/>
          <w:szCs w:val="44"/>
        </w:rPr>
        <w:t>女</w:t>
      </w:r>
      <w:r>
        <w:rPr>
          <w:rFonts w:ascii="Times New Roman" w:hAnsi="Times New Roman" w:eastAsia="仿宋_GB2312"/>
          <w:sz w:val="44"/>
          <w:szCs w:val="44"/>
        </w:rPr>
        <w:t>子3v3报名表</w:t>
      </w:r>
    </w:p>
    <w:p w14:paraId="51C00BA7">
      <w:pPr>
        <w:jc w:val="center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</w:p>
    <w:tbl>
      <w:tblPr>
        <w:tblStyle w:val="5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1666"/>
        <w:gridCol w:w="1036"/>
        <w:gridCol w:w="1288"/>
        <w:gridCol w:w="993"/>
        <w:gridCol w:w="1478"/>
        <w:gridCol w:w="1710"/>
      </w:tblGrid>
      <w:tr w14:paraId="04DA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4F8BE4F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学    号</w:t>
            </w:r>
          </w:p>
        </w:tc>
        <w:tc>
          <w:tcPr>
            <w:tcW w:w="1666" w:type="dxa"/>
            <w:vAlign w:val="center"/>
          </w:tcPr>
          <w:p w14:paraId="44DC267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4CBC35F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姓   名</w:t>
            </w:r>
          </w:p>
        </w:tc>
        <w:tc>
          <w:tcPr>
            <w:tcW w:w="1288" w:type="dxa"/>
            <w:vAlign w:val="center"/>
          </w:tcPr>
          <w:p w14:paraId="6B6F07F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D907FC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性  别</w:t>
            </w:r>
          </w:p>
        </w:tc>
        <w:tc>
          <w:tcPr>
            <w:tcW w:w="1478" w:type="dxa"/>
            <w:vAlign w:val="center"/>
          </w:tcPr>
          <w:p w14:paraId="4B826C8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10" w:type="dxa"/>
            <w:vMerge w:val="restart"/>
          </w:tcPr>
          <w:p w14:paraId="658A4737"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（照片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）</w:t>
            </w:r>
          </w:p>
        </w:tc>
      </w:tr>
      <w:tr w14:paraId="2D58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5E478C6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学    院</w:t>
            </w:r>
          </w:p>
        </w:tc>
        <w:tc>
          <w:tcPr>
            <w:tcW w:w="2702" w:type="dxa"/>
            <w:gridSpan w:val="2"/>
            <w:vAlign w:val="center"/>
          </w:tcPr>
          <w:p w14:paraId="79E2F5D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12FEBE9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主要打法</w:t>
            </w:r>
          </w:p>
        </w:tc>
        <w:tc>
          <w:tcPr>
            <w:tcW w:w="2471" w:type="dxa"/>
            <w:gridSpan w:val="2"/>
            <w:vAlign w:val="center"/>
          </w:tcPr>
          <w:p w14:paraId="51E3174D">
            <w:pPr>
              <w:jc w:val="center"/>
              <w:rPr>
                <w:rFonts w:ascii="Times New Roman" w:hAnsi="Times New Roman" w:eastAsia="仿宋_GB2312"/>
                <w:sz w:val="10"/>
                <w:szCs w:val="10"/>
              </w:rPr>
            </w:pPr>
            <w:r>
              <w:rPr>
                <w:rFonts w:ascii="Times New Roman" w:hAnsi="Times New Roman" w:eastAsia="仿宋_GB2312"/>
                <w:sz w:val="10"/>
                <w:szCs w:val="10"/>
              </w:rPr>
              <w:t>例如：突破型、投射型、组织型、防守型</w:t>
            </w:r>
          </w:p>
        </w:tc>
        <w:tc>
          <w:tcPr>
            <w:tcW w:w="1710" w:type="dxa"/>
            <w:vMerge w:val="continue"/>
            <w:vAlign w:val="center"/>
          </w:tcPr>
          <w:p w14:paraId="1001BA65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38B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340886A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出生日期</w:t>
            </w:r>
          </w:p>
        </w:tc>
        <w:tc>
          <w:tcPr>
            <w:tcW w:w="1666" w:type="dxa"/>
            <w:vAlign w:val="center"/>
          </w:tcPr>
          <w:p w14:paraId="4621F9B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207523B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惯用手</w:t>
            </w:r>
          </w:p>
        </w:tc>
        <w:tc>
          <w:tcPr>
            <w:tcW w:w="1288" w:type="dxa"/>
            <w:vAlign w:val="center"/>
          </w:tcPr>
          <w:p w14:paraId="48E8F01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B4F617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电话</w:t>
            </w:r>
          </w:p>
        </w:tc>
        <w:tc>
          <w:tcPr>
            <w:tcW w:w="1478" w:type="dxa"/>
            <w:vAlign w:val="center"/>
          </w:tcPr>
          <w:p w14:paraId="1F5A2A0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1710" w:type="dxa"/>
            <w:vMerge w:val="continue"/>
            <w:vAlign w:val="center"/>
          </w:tcPr>
          <w:p w14:paraId="610A4F2A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7637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08247AC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身高</w:t>
            </w:r>
          </w:p>
        </w:tc>
        <w:tc>
          <w:tcPr>
            <w:tcW w:w="1666" w:type="dxa"/>
            <w:vAlign w:val="center"/>
          </w:tcPr>
          <w:p w14:paraId="7A8759B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3588D1F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体重</w:t>
            </w:r>
          </w:p>
        </w:tc>
        <w:tc>
          <w:tcPr>
            <w:tcW w:w="1288" w:type="dxa"/>
            <w:vAlign w:val="center"/>
          </w:tcPr>
          <w:p w14:paraId="5CECA5F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DA79A0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适应位置</w:t>
            </w:r>
          </w:p>
        </w:tc>
        <w:tc>
          <w:tcPr>
            <w:tcW w:w="1478" w:type="dxa"/>
            <w:vAlign w:val="center"/>
          </w:tcPr>
          <w:p w14:paraId="21CD835F">
            <w:pPr>
              <w:jc w:val="center"/>
              <w:rPr>
                <w:rFonts w:ascii="Times New Roman" w:hAnsi="Times New Roman" w:eastAsia="仿宋_GB2312"/>
                <w:sz w:val="10"/>
                <w:szCs w:val="10"/>
              </w:rPr>
            </w:pPr>
            <w:r>
              <w:rPr>
                <w:rFonts w:ascii="Times New Roman" w:hAnsi="Times New Roman" w:eastAsia="仿宋_GB2312"/>
                <w:sz w:val="10"/>
                <w:szCs w:val="10"/>
              </w:rPr>
              <w:t>例如：控球后卫、得分后卫、大前锋、小前锋、中锋）</w:t>
            </w:r>
          </w:p>
        </w:tc>
        <w:tc>
          <w:tcPr>
            <w:tcW w:w="1710" w:type="dxa"/>
            <w:vMerge w:val="continue"/>
            <w:vAlign w:val="center"/>
          </w:tcPr>
          <w:p w14:paraId="6435923A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29EC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140" w:type="dxa"/>
            <w:gridSpan w:val="7"/>
            <w:vAlign w:val="center"/>
          </w:tcPr>
          <w:p w14:paraId="4D895E1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篮球方面曾获奖情况说明</w:t>
            </w:r>
          </w:p>
        </w:tc>
      </w:tr>
      <w:tr w14:paraId="32769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  <w:jc w:val="center"/>
        </w:trPr>
        <w:tc>
          <w:tcPr>
            <w:tcW w:w="9140" w:type="dxa"/>
            <w:gridSpan w:val="7"/>
            <w:vAlign w:val="center"/>
          </w:tcPr>
          <w:p w14:paraId="71B85F77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例如往年“新生杯”、“五四杯”和全明星篮球比赛中排名和奖项</w:t>
            </w:r>
          </w:p>
          <w:p w14:paraId="49335715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以往所参加的任何篮球赛事情况以及获奖情况；</w:t>
            </w:r>
          </w:p>
          <w:p w14:paraId="51A0AE66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等等。</w:t>
            </w:r>
          </w:p>
          <w:p w14:paraId="1C4F5CD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453155E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0B87AD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04C9B3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5EB47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E118EC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29FF01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CCB77B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4BD09B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3298D1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4C16714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404033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8FD043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D978F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A6E625D">
            <w:pPr>
              <w:rPr>
                <w:rFonts w:ascii="Times New Roman" w:hAnsi="Times New Roman" w:eastAsia="仿宋_GB2312"/>
                <w:szCs w:val="21"/>
              </w:rPr>
            </w:pPr>
          </w:p>
          <w:p w14:paraId="57C077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DA901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2799DAF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471F2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 w14:paraId="4579EF38">
      <w:pPr>
        <w:tabs>
          <w:tab w:val="left" w:pos="7914"/>
        </w:tabs>
        <w:rPr>
          <w:rFonts w:ascii="Times New Roman" w:hAnsi="Times New Roman" w:eastAsia="仿宋_GB2312"/>
        </w:rPr>
      </w:pPr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84"/>
    <w:rsid w:val="001B1CAB"/>
    <w:rsid w:val="00320EF7"/>
    <w:rsid w:val="003A3093"/>
    <w:rsid w:val="00422A32"/>
    <w:rsid w:val="00477A74"/>
    <w:rsid w:val="004A079B"/>
    <w:rsid w:val="005569AC"/>
    <w:rsid w:val="005723CC"/>
    <w:rsid w:val="005B455C"/>
    <w:rsid w:val="00665317"/>
    <w:rsid w:val="0087469C"/>
    <w:rsid w:val="00A133D1"/>
    <w:rsid w:val="00A81F84"/>
    <w:rsid w:val="00AD7EE7"/>
    <w:rsid w:val="00B17AC6"/>
    <w:rsid w:val="00B970AB"/>
    <w:rsid w:val="00BD65E2"/>
    <w:rsid w:val="00C72FE5"/>
    <w:rsid w:val="00DB6CF9"/>
    <w:rsid w:val="00ED16D4"/>
    <w:rsid w:val="00F7705E"/>
    <w:rsid w:val="00F822DA"/>
    <w:rsid w:val="0ADD6A6C"/>
    <w:rsid w:val="0C0D512F"/>
    <w:rsid w:val="1E312EFF"/>
    <w:rsid w:val="2234301F"/>
    <w:rsid w:val="263443A3"/>
    <w:rsid w:val="27637EA1"/>
    <w:rsid w:val="2DB17BB8"/>
    <w:rsid w:val="32F640E7"/>
    <w:rsid w:val="4B751DCD"/>
    <w:rsid w:val="4F312A8A"/>
    <w:rsid w:val="557B4484"/>
    <w:rsid w:val="5D2E44D2"/>
    <w:rsid w:val="6090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link w:val="2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5945;&#23398;\&#20840;&#26085;&#21046;&#30740;&#31350;&#29983;\&#21508;&#31867;&#34920;&#26684;\&#23398;&#31821;&#34920;-201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学籍表-2018.dot</Template>
  <Company>Microsoft</Company>
  <Pages>1</Pages>
  <Words>178</Words>
  <Characters>180</Characters>
  <Lines>1</Lines>
  <Paragraphs>1</Paragraphs>
  <TotalTime>0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2026-05-10T16:49:00Z</dcterms:created>
  <dc:creator>杨向云(2050019)</dc:creator>
  <cp:lastModifiedBy>^、*Lincoln、Cid</cp:lastModifiedBy>
  <cp:lastPrinted>2020-09-08T06:20:00Z</cp:lastPrinted>
  <dcterms:modified xsi:type="dcterms:W3CDTF">2026-05-11T07:35:36Z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eyJoZGlkIjoiMzNjMTAyYTUyMDIzMDk3YjRkMDdmM2ZkYmUxOTUxNGMiLCJ1c2VySWQiOiI1MTcyMTM2MjgifQ==</vt:lpwstr>
  </property>
  <property fmtid="{D5CDD505-2E9C-101B-9397-08002B2CF9AE}" pid="4" name="ICV">
    <vt:lpwstr>7408CA90397F4E0EB725A8162D7D6B23_13</vt:lpwstr>
  </property>
</Properties>
</file>